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D5B" w:rsidRDefault="00136D5B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136D5B" w:rsidRPr="00237778" w:rsidRDefault="00136D5B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8</w:t>
      </w:r>
      <w:r w:rsidRPr="00237778">
        <w:rPr>
          <w:b/>
          <w:lang w:eastAsia="pl-PL"/>
        </w:rPr>
        <w:t xml:space="preserve"> do SWZ</w:t>
      </w:r>
    </w:p>
    <w:p w:rsidR="00136D5B" w:rsidRPr="00237778" w:rsidRDefault="00136D5B" w:rsidP="006C6443">
      <w:pPr>
        <w:suppressAutoHyphens w:val="0"/>
        <w:autoSpaceDE/>
        <w:spacing w:after="160" w:line="254" w:lineRule="auto"/>
        <w:rPr>
          <w:b/>
          <w:i/>
          <w:color w:val="auto"/>
          <w:lang w:eastAsia="pl-PL"/>
        </w:rPr>
      </w:pPr>
    </w:p>
    <w:p w:rsidR="00136D5B" w:rsidRPr="004B444B" w:rsidRDefault="00136D5B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136D5B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136D5B" w:rsidRPr="004B444B" w:rsidRDefault="00136D5B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136D5B" w:rsidRDefault="00136D5B" w:rsidP="00A84687">
      <w:pPr>
        <w:pBdr>
          <w:bottom w:val="single" w:sz="12" w:space="0" w:color="auto"/>
        </w:pBdr>
        <w:jc w:val="center"/>
        <w:rPr>
          <w:b/>
          <w:bCs/>
          <w:color w:val="auto"/>
        </w:rPr>
      </w:pPr>
    </w:p>
    <w:p w:rsidR="00136D5B" w:rsidRDefault="00136D5B" w:rsidP="00A84687">
      <w:pPr>
        <w:pBdr>
          <w:bottom w:val="single" w:sz="12" w:space="0" w:color="auto"/>
        </w:pBdr>
        <w:jc w:val="center"/>
        <w:rPr>
          <w:b/>
          <w:bCs/>
          <w:color w:val="auto"/>
        </w:rPr>
      </w:pPr>
      <w:r>
        <w:rPr>
          <w:b/>
          <w:bCs/>
          <w:color w:val="auto"/>
        </w:rPr>
        <w:t>Dla części 1 i części 2 zamówienia *</w:t>
      </w:r>
    </w:p>
    <w:p w:rsidR="00136D5B" w:rsidRDefault="00136D5B" w:rsidP="00275863">
      <w:pPr>
        <w:suppressAutoHyphens w:val="0"/>
        <w:autoSpaceDN w:val="0"/>
        <w:adjustRightInd w:val="0"/>
        <w:spacing w:after="160" w:line="254" w:lineRule="auto"/>
        <w:jc w:val="center"/>
        <w:rPr>
          <w:lang w:eastAsia="pl-PL"/>
        </w:rPr>
      </w:pPr>
    </w:p>
    <w:p w:rsidR="00136D5B" w:rsidRDefault="00136D5B" w:rsidP="00A84687">
      <w:pPr>
        <w:suppressAutoHyphens w:val="0"/>
        <w:autoSpaceDN w:val="0"/>
        <w:adjustRightInd w:val="0"/>
        <w:spacing w:after="160" w:line="254" w:lineRule="auto"/>
        <w:jc w:val="center"/>
        <w:rPr>
          <w:lang w:eastAsia="pl-PL"/>
        </w:rPr>
      </w:pPr>
      <w:r>
        <w:rPr>
          <w:lang w:eastAsia="pl-PL"/>
        </w:rPr>
        <w:t>n</w:t>
      </w:r>
      <w:r w:rsidRPr="00237778">
        <w:rPr>
          <w:lang w:eastAsia="pl-PL"/>
        </w:rPr>
        <w:t>a potrzeby postępowania o udzielenie zamówienia publicznego  pn.</w:t>
      </w:r>
    </w:p>
    <w:p w:rsidR="00136D5B" w:rsidRDefault="00136D5B" w:rsidP="00210EB5">
      <w:pPr>
        <w:pStyle w:val="PlainText"/>
        <w:jc w:val="center"/>
        <w:rPr>
          <w:rFonts w:ascii="Times New Roman" w:hAnsi="Times New Roman"/>
          <w:b/>
          <w:sz w:val="28"/>
          <w:szCs w:val="28"/>
        </w:rPr>
      </w:pPr>
      <w:r w:rsidRPr="009953D0">
        <w:rPr>
          <w:rFonts w:ascii="Times New Roman" w:hAnsi="Times New Roman"/>
          <w:b/>
          <w:bCs/>
          <w:sz w:val="28"/>
          <w:szCs w:val="28"/>
        </w:rPr>
        <w:t>„</w:t>
      </w:r>
      <w:r w:rsidRPr="00847737">
        <w:rPr>
          <w:rFonts w:ascii="Times New Roman" w:hAnsi="Times New Roman"/>
          <w:b/>
          <w:sz w:val="28"/>
          <w:szCs w:val="28"/>
        </w:rPr>
        <w:t>Dowozy uczniów</w:t>
      </w:r>
      <w:r w:rsidRPr="009877D2">
        <w:rPr>
          <w:rFonts w:ascii="Times New Roman" w:hAnsi="Times New Roman"/>
          <w:b/>
          <w:sz w:val="28"/>
          <w:szCs w:val="28"/>
        </w:rPr>
        <w:t xml:space="preserve"> </w:t>
      </w:r>
      <w:r w:rsidRPr="00847737">
        <w:rPr>
          <w:rFonts w:ascii="Times New Roman" w:hAnsi="Times New Roman"/>
          <w:b/>
          <w:sz w:val="28"/>
          <w:szCs w:val="28"/>
        </w:rPr>
        <w:t>z gminy Święciec</w:t>
      </w:r>
      <w:r>
        <w:rPr>
          <w:rFonts w:ascii="Times New Roman" w:hAnsi="Times New Roman"/>
          <w:b/>
          <w:sz w:val="28"/>
          <w:szCs w:val="28"/>
        </w:rPr>
        <w:t xml:space="preserve">howa  </w:t>
      </w:r>
      <w:r w:rsidRPr="00847737">
        <w:rPr>
          <w:rFonts w:ascii="Times New Roman" w:hAnsi="Times New Roman"/>
          <w:b/>
          <w:sz w:val="28"/>
          <w:szCs w:val="28"/>
        </w:rPr>
        <w:t xml:space="preserve">do Szkół Podstawowych </w:t>
      </w:r>
      <w:r>
        <w:rPr>
          <w:rFonts w:ascii="Times New Roman" w:hAnsi="Times New Roman"/>
          <w:b/>
          <w:sz w:val="28"/>
          <w:szCs w:val="28"/>
        </w:rPr>
        <w:t xml:space="preserve">i dzieci  do Przedszkola </w:t>
      </w:r>
      <w:r w:rsidRPr="00847737">
        <w:rPr>
          <w:rFonts w:ascii="Times New Roman" w:hAnsi="Times New Roman"/>
          <w:b/>
          <w:sz w:val="28"/>
          <w:szCs w:val="28"/>
        </w:rPr>
        <w:t>w Święciechowie”</w:t>
      </w:r>
    </w:p>
    <w:p w:rsidR="00136D5B" w:rsidRPr="009953D0" w:rsidRDefault="00136D5B" w:rsidP="00210EB5">
      <w:pPr>
        <w:pStyle w:val="PlainText"/>
        <w:jc w:val="center"/>
        <w:rPr>
          <w:rFonts w:ascii="Times New Roman" w:hAnsi="Times New Roman"/>
          <w:b/>
          <w:sz w:val="28"/>
          <w:szCs w:val="28"/>
        </w:rPr>
      </w:pPr>
    </w:p>
    <w:p w:rsidR="00136D5B" w:rsidRPr="00275863" w:rsidRDefault="00136D5B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136D5B" w:rsidRPr="00237778" w:rsidRDefault="00136D5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136D5B" w:rsidRPr="00237778" w:rsidRDefault="00136D5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usługi</w:t>
      </w:r>
      <w:r w:rsidRPr="00237778">
        <w:rPr>
          <w:lang w:eastAsia="pl-PL"/>
        </w:rPr>
        <w:t>:</w:t>
      </w:r>
    </w:p>
    <w:p w:rsidR="00136D5B" w:rsidRPr="00237778" w:rsidRDefault="00136D5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136D5B" w:rsidRPr="00237778" w:rsidRDefault="00136D5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136D5B" w:rsidRDefault="00136D5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136D5B" w:rsidRDefault="00136D5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136D5B" w:rsidRPr="00237778" w:rsidRDefault="00136D5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usługi</w:t>
      </w:r>
      <w:r w:rsidRPr="00237778">
        <w:rPr>
          <w:lang w:eastAsia="pl-PL"/>
        </w:rPr>
        <w:t>:</w:t>
      </w:r>
    </w:p>
    <w:p w:rsidR="00136D5B" w:rsidRPr="00237778" w:rsidRDefault="00136D5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136D5B" w:rsidRPr="00237778" w:rsidRDefault="00136D5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136D5B" w:rsidRDefault="00136D5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136D5B" w:rsidRPr="00237778" w:rsidRDefault="00136D5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usługi</w:t>
      </w:r>
      <w:r w:rsidRPr="00237778">
        <w:rPr>
          <w:lang w:eastAsia="pl-PL"/>
        </w:rPr>
        <w:t>:</w:t>
      </w:r>
    </w:p>
    <w:p w:rsidR="00136D5B" w:rsidRPr="008D42BC" w:rsidRDefault="00136D5B" w:rsidP="008D42B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136D5B" w:rsidRPr="008D42BC" w:rsidRDefault="00136D5B" w:rsidP="008D42BC">
      <w:pPr>
        <w:suppressAutoHyphens w:val="0"/>
        <w:autoSpaceDE/>
        <w:spacing w:after="160" w:line="254" w:lineRule="auto"/>
        <w:ind w:left="4248"/>
        <w:jc w:val="both"/>
        <w:rPr>
          <w:i/>
          <w:iCs/>
          <w:color w:val="auto"/>
          <w:lang w:eastAsia="pl-PL"/>
        </w:rPr>
      </w:pPr>
      <w:r w:rsidRPr="008D42BC">
        <w:rPr>
          <w:i/>
          <w:iCs/>
          <w:color w:val="auto"/>
          <w:lang w:eastAsia="pl-PL"/>
        </w:rPr>
        <w:t xml:space="preserve">                 </w:t>
      </w:r>
      <w:r w:rsidRPr="008D42BC">
        <w:rPr>
          <w:i/>
          <w:iCs/>
          <w:color w:val="auto"/>
          <w:sz w:val="22"/>
          <w:szCs w:val="22"/>
          <w:lang w:eastAsia="pl-PL"/>
        </w:rPr>
        <w:t>Podpisano:</w:t>
      </w:r>
      <w:r w:rsidRPr="008D42BC">
        <w:rPr>
          <w:i/>
          <w:iCs/>
          <w:color w:val="auto"/>
          <w:lang w:eastAsia="pl-PL"/>
        </w:rPr>
        <w:t xml:space="preserve">   </w:t>
      </w:r>
      <w:r w:rsidRPr="008D42BC">
        <w:rPr>
          <w:i/>
          <w:iCs/>
          <w:color w:val="auto"/>
          <w:sz w:val="16"/>
          <w:szCs w:val="16"/>
          <w:lang w:eastAsia="pl-PL"/>
        </w:rPr>
        <w:t>........................................................</w:t>
      </w:r>
    </w:p>
    <w:p w:rsidR="00136D5B" w:rsidRPr="002E4FFE" w:rsidRDefault="00136D5B" w:rsidP="002E4FFE">
      <w:pPr>
        <w:tabs>
          <w:tab w:val="left" w:pos="5670"/>
        </w:tabs>
        <w:suppressAutoHyphens w:val="0"/>
        <w:autoSpaceDE/>
        <w:spacing w:after="160" w:line="254" w:lineRule="auto"/>
        <w:ind w:left="5670" w:hanging="2"/>
        <w:jc w:val="center"/>
        <w:rPr>
          <w:i/>
          <w:iCs/>
          <w:color w:val="auto"/>
          <w:sz w:val="16"/>
          <w:szCs w:val="16"/>
          <w:lang w:eastAsia="pl-PL"/>
        </w:rPr>
      </w:pPr>
      <w:r w:rsidRPr="008D42BC">
        <w:rPr>
          <w:i/>
          <w:iCs/>
          <w:color w:val="auto"/>
          <w:sz w:val="16"/>
          <w:szCs w:val="16"/>
          <w:lang w:eastAsia="pl-PL"/>
        </w:rPr>
        <w:t xml:space="preserve">           (podpis osób/y uprawnionych </w:t>
      </w:r>
      <w:r w:rsidRPr="008D42BC">
        <w:rPr>
          <w:i/>
          <w:iCs/>
          <w:color w:val="auto"/>
          <w:sz w:val="16"/>
          <w:szCs w:val="16"/>
          <w:lang w:eastAsia="pl-PL"/>
        </w:rPr>
        <w:br/>
        <w:t xml:space="preserve">            do składania oświadczeń woli)</w:t>
      </w:r>
    </w:p>
    <w:p w:rsidR="00136D5B" w:rsidRPr="00237778" w:rsidRDefault="00136D5B" w:rsidP="008D42BC">
      <w:pPr>
        <w:tabs>
          <w:tab w:val="left" w:pos="0"/>
        </w:tabs>
        <w:suppressAutoHyphens w:val="0"/>
        <w:autoSpaceDE/>
        <w:spacing w:after="160" w:line="254" w:lineRule="auto"/>
        <w:rPr>
          <w:lang w:eastAsia="pl-PL"/>
        </w:rPr>
      </w:pPr>
      <w:r w:rsidRPr="008D42BC">
        <w:rPr>
          <w:i/>
          <w:iCs/>
          <w:color w:val="auto"/>
          <w:sz w:val="22"/>
          <w:szCs w:val="22"/>
          <w:lang w:eastAsia="pl-PL"/>
        </w:rPr>
        <w:t>…………………………, dnia …………202</w:t>
      </w:r>
      <w:r>
        <w:rPr>
          <w:i/>
          <w:iCs/>
          <w:color w:val="auto"/>
          <w:sz w:val="22"/>
          <w:szCs w:val="22"/>
          <w:lang w:eastAsia="pl-PL"/>
        </w:rPr>
        <w:t>4</w:t>
      </w:r>
      <w:r w:rsidRPr="008D42BC">
        <w:rPr>
          <w:i/>
          <w:iCs/>
          <w:color w:val="auto"/>
          <w:sz w:val="22"/>
          <w:szCs w:val="22"/>
          <w:lang w:eastAsia="pl-PL"/>
        </w:rPr>
        <w:t xml:space="preserve"> roku</w:t>
      </w:r>
    </w:p>
    <w:p w:rsidR="00136D5B" w:rsidRPr="00237778" w:rsidRDefault="00136D5B">
      <w:pPr>
        <w:suppressAutoHyphens w:val="0"/>
        <w:autoSpaceDE/>
        <w:spacing w:after="160" w:line="254" w:lineRule="auto"/>
        <w:rPr>
          <w:lang w:eastAsia="pl-PL"/>
        </w:rPr>
      </w:pPr>
    </w:p>
    <w:sectPr w:rsidR="00136D5B" w:rsidRPr="00237778" w:rsidSect="005F015E">
      <w:headerReference w:type="default" r:id="rId6"/>
      <w:pgSz w:w="11906" w:h="16838"/>
      <w:pgMar w:top="1417" w:right="1417" w:bottom="708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D5B" w:rsidRDefault="00136D5B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136D5B" w:rsidRDefault="00136D5B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D5B" w:rsidRDefault="00136D5B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136D5B" w:rsidRDefault="00136D5B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D5B" w:rsidRPr="00237778" w:rsidRDefault="00136D5B">
    <w:pPr>
      <w:tabs>
        <w:tab w:val="center" w:pos="4536"/>
        <w:tab w:val="left" w:pos="7815"/>
        <w:tab w:val="right" w:pos="9072"/>
      </w:tabs>
      <w:suppressAutoHyphens w:val="0"/>
      <w:autoSpaceDE/>
      <w:rPr>
        <w:lang w:eastAsia="pl-PL"/>
      </w:rPr>
    </w:pPr>
    <w:r>
      <w:rPr>
        <w:noProof/>
        <w:color w:val="auto"/>
        <w:lang w:eastAsia="pl-PL"/>
      </w:rPr>
      <w:t>Znak sprawy: GN.271.2.2024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24238"/>
    <w:rsid w:val="00051374"/>
    <w:rsid w:val="000717A6"/>
    <w:rsid w:val="000765D2"/>
    <w:rsid w:val="000814B1"/>
    <w:rsid w:val="000837AD"/>
    <w:rsid w:val="000B4B39"/>
    <w:rsid w:val="000D2E7B"/>
    <w:rsid w:val="000F61CB"/>
    <w:rsid w:val="001110F3"/>
    <w:rsid w:val="001121CC"/>
    <w:rsid w:val="00136D5B"/>
    <w:rsid w:val="00175208"/>
    <w:rsid w:val="00176034"/>
    <w:rsid w:val="0019207B"/>
    <w:rsid w:val="001945E7"/>
    <w:rsid w:val="001B01D4"/>
    <w:rsid w:val="001D5461"/>
    <w:rsid w:val="00210EB5"/>
    <w:rsid w:val="00213DB9"/>
    <w:rsid w:val="00236D9D"/>
    <w:rsid w:val="00237778"/>
    <w:rsid w:val="00275863"/>
    <w:rsid w:val="002E4FFE"/>
    <w:rsid w:val="003235FF"/>
    <w:rsid w:val="003804A4"/>
    <w:rsid w:val="003B7CB8"/>
    <w:rsid w:val="003E49F3"/>
    <w:rsid w:val="004068F5"/>
    <w:rsid w:val="00424EDE"/>
    <w:rsid w:val="00424F2D"/>
    <w:rsid w:val="00450389"/>
    <w:rsid w:val="004634D9"/>
    <w:rsid w:val="004907FB"/>
    <w:rsid w:val="004925E9"/>
    <w:rsid w:val="004B444B"/>
    <w:rsid w:val="004E32E9"/>
    <w:rsid w:val="00526F61"/>
    <w:rsid w:val="005462DA"/>
    <w:rsid w:val="005842C5"/>
    <w:rsid w:val="005B3600"/>
    <w:rsid w:val="005D1B38"/>
    <w:rsid w:val="005E3A04"/>
    <w:rsid w:val="005F015E"/>
    <w:rsid w:val="005F2313"/>
    <w:rsid w:val="00615FD8"/>
    <w:rsid w:val="00616D96"/>
    <w:rsid w:val="00676C64"/>
    <w:rsid w:val="00696AF6"/>
    <w:rsid w:val="006B5CAA"/>
    <w:rsid w:val="006C6443"/>
    <w:rsid w:val="00730FBB"/>
    <w:rsid w:val="00752018"/>
    <w:rsid w:val="00763E00"/>
    <w:rsid w:val="007C184A"/>
    <w:rsid w:val="007F057E"/>
    <w:rsid w:val="007F438C"/>
    <w:rsid w:val="00817F8E"/>
    <w:rsid w:val="00820C2C"/>
    <w:rsid w:val="008304DC"/>
    <w:rsid w:val="00847737"/>
    <w:rsid w:val="008554A8"/>
    <w:rsid w:val="0086602B"/>
    <w:rsid w:val="00887C2C"/>
    <w:rsid w:val="008B6645"/>
    <w:rsid w:val="008D42BC"/>
    <w:rsid w:val="009144BB"/>
    <w:rsid w:val="009156EB"/>
    <w:rsid w:val="009201E8"/>
    <w:rsid w:val="00946482"/>
    <w:rsid w:val="00955B77"/>
    <w:rsid w:val="00983108"/>
    <w:rsid w:val="009877D2"/>
    <w:rsid w:val="009926BF"/>
    <w:rsid w:val="009953D0"/>
    <w:rsid w:val="009E0838"/>
    <w:rsid w:val="009E4C47"/>
    <w:rsid w:val="009F7ADA"/>
    <w:rsid w:val="00A010B8"/>
    <w:rsid w:val="00A35F2E"/>
    <w:rsid w:val="00A54E43"/>
    <w:rsid w:val="00A72A30"/>
    <w:rsid w:val="00A74898"/>
    <w:rsid w:val="00A771CF"/>
    <w:rsid w:val="00A84687"/>
    <w:rsid w:val="00B1658C"/>
    <w:rsid w:val="00B348C6"/>
    <w:rsid w:val="00B36A81"/>
    <w:rsid w:val="00B672DE"/>
    <w:rsid w:val="00BA5965"/>
    <w:rsid w:val="00BE67AD"/>
    <w:rsid w:val="00C05556"/>
    <w:rsid w:val="00C32C36"/>
    <w:rsid w:val="00C34B68"/>
    <w:rsid w:val="00C555CE"/>
    <w:rsid w:val="00C55DF0"/>
    <w:rsid w:val="00C72A5B"/>
    <w:rsid w:val="00CC65C5"/>
    <w:rsid w:val="00CE2A93"/>
    <w:rsid w:val="00D01B6F"/>
    <w:rsid w:val="00D3527B"/>
    <w:rsid w:val="00DB5D99"/>
    <w:rsid w:val="00DC406B"/>
    <w:rsid w:val="00DC5AFB"/>
    <w:rsid w:val="00DD42E1"/>
    <w:rsid w:val="00DD72A5"/>
    <w:rsid w:val="00DF3459"/>
    <w:rsid w:val="00E53D20"/>
    <w:rsid w:val="00E97E59"/>
    <w:rsid w:val="00EA4A1B"/>
    <w:rsid w:val="00EC6A17"/>
    <w:rsid w:val="00EF6470"/>
    <w:rsid w:val="00F10FE1"/>
    <w:rsid w:val="00F12253"/>
    <w:rsid w:val="00F23142"/>
    <w:rsid w:val="00F37EC7"/>
    <w:rsid w:val="00F620EF"/>
    <w:rsid w:val="00F66CDE"/>
    <w:rsid w:val="00F727A3"/>
    <w:rsid w:val="00F74CB5"/>
    <w:rsid w:val="00F762BD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210EB5"/>
    <w:pPr>
      <w:suppressAutoHyphens w:val="0"/>
      <w:autoSpaceDE/>
    </w:pPr>
    <w:rPr>
      <w:rFonts w:ascii="Courier New" w:hAnsi="Courier New"/>
      <w:color w:val="auto"/>
      <w:sz w:val="20"/>
      <w:szCs w:val="20"/>
      <w:lang w:eastAsia="pl-PL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176034"/>
    <w:rPr>
      <w:rFonts w:ascii="Courier New" w:hAnsi="Courier New" w:cs="Courier New"/>
      <w:color w:val="000000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65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166</Words>
  <Characters>997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apra</cp:lastModifiedBy>
  <cp:revision>3</cp:revision>
  <dcterms:created xsi:type="dcterms:W3CDTF">2023-07-10T06:38:00Z</dcterms:created>
  <dcterms:modified xsi:type="dcterms:W3CDTF">2024-05-20T08:32:00Z</dcterms:modified>
</cp:coreProperties>
</file>